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CAAC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09162206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3123E545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F5E89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A78C6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about the cleaning of the city ditches.</w:t>
      </w:r>
    </w:p>
    <w:p w14:paraId="1C7816F4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46154C02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1B980" w14:textId="77777777" w:rsidR="00AC71B5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0635FF" w14:textId="77777777" w:rsidR="00AC71B5" w:rsidRPr="00BE661A" w:rsidRDefault="00AC71B5" w:rsidP="00AC71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1299FD58" w14:textId="6A5250F3" w:rsidR="00BA00AB" w:rsidRPr="00AC71B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C71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63C9" w14:textId="77777777" w:rsidR="00AC71B5" w:rsidRDefault="00AC71B5" w:rsidP="009139A6">
      <w:r>
        <w:separator/>
      </w:r>
    </w:p>
  </w:endnote>
  <w:endnote w:type="continuationSeparator" w:id="0">
    <w:p w14:paraId="72C83F32" w14:textId="77777777" w:rsidR="00AC71B5" w:rsidRDefault="00AC71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061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2E9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1C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8DBE1" w14:textId="77777777" w:rsidR="00AC71B5" w:rsidRDefault="00AC71B5" w:rsidP="009139A6">
      <w:r>
        <w:separator/>
      </w:r>
    </w:p>
  </w:footnote>
  <w:footnote w:type="continuationSeparator" w:id="0">
    <w:p w14:paraId="147471DC" w14:textId="77777777" w:rsidR="00AC71B5" w:rsidRDefault="00AC71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72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DCE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07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B5"/>
    <w:rsid w:val="000666E0"/>
    <w:rsid w:val="002510B7"/>
    <w:rsid w:val="005C130B"/>
    <w:rsid w:val="00826F5C"/>
    <w:rsid w:val="009139A6"/>
    <w:rsid w:val="009448BB"/>
    <w:rsid w:val="00A3176C"/>
    <w:rsid w:val="00AC71B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1DAAD"/>
  <w15:chartTrackingRefBased/>
  <w15:docId w15:val="{37B6A490-B41E-4734-AA7D-38720B4D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2021-04-21T19:23:00Z</dcterms:created>
  <dcterms:modified xsi:type="dcterms:W3CDTF">2021-04-21T19:24:00Z</dcterms:modified>
</cp:coreProperties>
</file>